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B4C" w:rsidRPr="00612156" w:rsidRDefault="00974B4C" w:rsidP="00AF7D96">
      <w:pPr>
        <w:spacing w:line="360" w:lineRule="exact"/>
        <w:ind w:firstLine="600"/>
        <w:jc w:val="center"/>
        <w:rPr>
          <w:b/>
          <w:sz w:val="28"/>
          <w:szCs w:val="28"/>
        </w:rPr>
      </w:pPr>
      <w:r w:rsidRPr="00612156">
        <w:rPr>
          <w:b/>
          <w:sz w:val="28"/>
          <w:szCs w:val="28"/>
        </w:rPr>
        <w:t>ПРОГРАММА</w:t>
      </w:r>
    </w:p>
    <w:p w:rsidR="00974B4C" w:rsidRPr="00E96D33" w:rsidRDefault="00974B4C" w:rsidP="00AF7D96">
      <w:pPr>
        <w:spacing w:line="360" w:lineRule="exact"/>
        <w:ind w:firstLine="600"/>
        <w:jc w:val="center"/>
        <w:rPr>
          <w:b/>
          <w:i/>
          <w:sz w:val="20"/>
          <w:szCs w:val="20"/>
        </w:rPr>
      </w:pPr>
      <w:r w:rsidRPr="00E96D33">
        <w:rPr>
          <w:b/>
          <w:sz w:val="28"/>
          <w:szCs w:val="28"/>
        </w:rPr>
        <w:t xml:space="preserve">проведения Дня ЦИО в МАОУ «Гимназия №7» г. Перми </w:t>
      </w:r>
    </w:p>
    <w:p w:rsidR="00974B4C" w:rsidRDefault="00974B4C" w:rsidP="00AF7D96">
      <w:pPr>
        <w:ind w:firstLine="600"/>
        <w:jc w:val="both"/>
        <w:rPr>
          <w:sz w:val="28"/>
          <w:szCs w:val="28"/>
        </w:rPr>
      </w:pPr>
    </w:p>
    <w:tbl>
      <w:tblPr>
        <w:tblW w:w="10008" w:type="dxa"/>
        <w:tblLook w:val="01E0"/>
      </w:tblPr>
      <w:tblGrid>
        <w:gridCol w:w="2988"/>
        <w:gridCol w:w="7020"/>
      </w:tblGrid>
      <w:tr w:rsidR="00974B4C" w:rsidTr="00DD52BA">
        <w:tc>
          <w:tcPr>
            <w:tcW w:w="2988" w:type="dxa"/>
          </w:tcPr>
          <w:p w:rsidR="00974B4C" w:rsidRPr="008D28FF" w:rsidRDefault="00974B4C" w:rsidP="008D2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974B4C" w:rsidRPr="00E96D33" w:rsidRDefault="00974B4C" w:rsidP="008D28FF">
            <w:pPr>
              <w:jc w:val="right"/>
              <w:rPr>
                <w:b/>
                <w:sz w:val="28"/>
                <w:szCs w:val="28"/>
              </w:rPr>
            </w:pPr>
            <w:r w:rsidRPr="00E96D33">
              <w:rPr>
                <w:b/>
                <w:sz w:val="28"/>
                <w:szCs w:val="28"/>
              </w:rPr>
              <w:t xml:space="preserve">28 августа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E96D33">
                <w:rPr>
                  <w:b/>
                  <w:sz w:val="28"/>
                  <w:szCs w:val="28"/>
                </w:rPr>
                <w:t>2012 г</w:t>
              </w:r>
            </w:smartTag>
            <w:r w:rsidRPr="00E96D33">
              <w:rPr>
                <w:b/>
                <w:sz w:val="28"/>
                <w:szCs w:val="28"/>
              </w:rPr>
              <w:t>.</w:t>
            </w:r>
          </w:p>
        </w:tc>
      </w:tr>
      <w:tr w:rsidR="00974B4C" w:rsidTr="00DD52BA">
        <w:tc>
          <w:tcPr>
            <w:tcW w:w="2988" w:type="dxa"/>
          </w:tcPr>
          <w:p w:rsidR="00974B4C" w:rsidRPr="008D28FF" w:rsidRDefault="00974B4C" w:rsidP="008D2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974B4C" w:rsidRPr="008D28FF" w:rsidRDefault="00974B4C" w:rsidP="008D28FF">
            <w:pPr>
              <w:jc w:val="right"/>
              <w:rPr>
                <w:sz w:val="28"/>
                <w:szCs w:val="28"/>
              </w:rPr>
            </w:pPr>
          </w:p>
        </w:tc>
      </w:tr>
      <w:tr w:rsidR="00974B4C" w:rsidTr="00DD52BA">
        <w:tc>
          <w:tcPr>
            <w:tcW w:w="2988" w:type="dxa"/>
          </w:tcPr>
          <w:p w:rsidR="00974B4C" w:rsidRPr="00E96D33" w:rsidRDefault="00974B4C" w:rsidP="008D28FF">
            <w:pPr>
              <w:jc w:val="both"/>
              <w:rPr>
                <w:b/>
                <w:sz w:val="28"/>
                <w:szCs w:val="28"/>
              </w:rPr>
            </w:pPr>
            <w:r w:rsidRPr="00E96D33">
              <w:rPr>
                <w:b/>
                <w:sz w:val="28"/>
                <w:szCs w:val="28"/>
              </w:rPr>
              <w:t>Время проведения:</w:t>
            </w:r>
          </w:p>
        </w:tc>
        <w:tc>
          <w:tcPr>
            <w:tcW w:w="7020" w:type="dxa"/>
          </w:tcPr>
          <w:p w:rsidR="00974B4C" w:rsidRPr="008D28FF" w:rsidRDefault="00974B4C" w:rsidP="008D28FF">
            <w:pPr>
              <w:jc w:val="both"/>
              <w:rPr>
                <w:sz w:val="28"/>
                <w:szCs w:val="28"/>
              </w:rPr>
            </w:pPr>
            <w:r w:rsidRPr="008D28FF">
              <w:rPr>
                <w:sz w:val="28"/>
                <w:szCs w:val="28"/>
              </w:rPr>
              <w:t>начало в 10.00 час., окончание в 14.00 час.</w:t>
            </w:r>
          </w:p>
        </w:tc>
      </w:tr>
      <w:tr w:rsidR="00974B4C" w:rsidRPr="006A0B70" w:rsidTr="00DD52BA">
        <w:tc>
          <w:tcPr>
            <w:tcW w:w="2988" w:type="dxa"/>
          </w:tcPr>
          <w:p w:rsidR="00974B4C" w:rsidRPr="00E96D33" w:rsidRDefault="00974B4C" w:rsidP="008D28FF">
            <w:pPr>
              <w:jc w:val="both"/>
              <w:rPr>
                <w:b/>
                <w:sz w:val="28"/>
                <w:szCs w:val="28"/>
              </w:rPr>
            </w:pPr>
            <w:r w:rsidRPr="00E96D33">
              <w:rPr>
                <w:b/>
                <w:sz w:val="28"/>
                <w:szCs w:val="28"/>
              </w:rPr>
              <w:t>Место проведения:</w:t>
            </w:r>
          </w:p>
        </w:tc>
        <w:tc>
          <w:tcPr>
            <w:tcW w:w="7020" w:type="dxa"/>
            <w:tcBorders>
              <w:bottom w:val="single" w:sz="4" w:space="0" w:color="auto"/>
            </w:tcBorders>
          </w:tcPr>
          <w:p w:rsidR="00974B4C" w:rsidRPr="00E96D33" w:rsidRDefault="00974B4C" w:rsidP="00D239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г.Пермь, Мотовилихинский район, ул.</w:t>
            </w:r>
            <w:r w:rsidRPr="00E96D33">
              <w:rPr>
                <w:sz w:val="28"/>
                <w:szCs w:val="28"/>
              </w:rPr>
              <w:t xml:space="preserve">Целинная 29б, актовый зал </w:t>
            </w:r>
          </w:p>
        </w:tc>
      </w:tr>
    </w:tbl>
    <w:p w:rsidR="00974B4C" w:rsidRDefault="00974B4C" w:rsidP="00AF7D96">
      <w:pPr>
        <w:jc w:val="both"/>
        <w:rPr>
          <w:b/>
          <w:sz w:val="28"/>
          <w:szCs w:val="28"/>
        </w:rPr>
      </w:pPr>
    </w:p>
    <w:p w:rsidR="00974B4C" w:rsidRPr="008D1BED" w:rsidRDefault="00974B4C" w:rsidP="008D1BED">
      <w:pPr>
        <w:spacing w:line="340" w:lineRule="exact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8D1BE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</w:t>
      </w:r>
      <w:r w:rsidRPr="008D1BED">
        <w:rPr>
          <w:b/>
          <w:sz w:val="28"/>
          <w:szCs w:val="28"/>
        </w:rPr>
        <w:t>одел</w:t>
      </w:r>
      <w:r>
        <w:rPr>
          <w:b/>
          <w:sz w:val="28"/>
          <w:szCs w:val="28"/>
        </w:rPr>
        <w:t>ь</w:t>
      </w:r>
      <w:r w:rsidRPr="008D1BED">
        <w:rPr>
          <w:b/>
          <w:sz w:val="28"/>
          <w:szCs w:val="28"/>
        </w:rPr>
        <w:t xml:space="preserve"> формирования духовно-нравственной личности в условиях реализации стандартов второго поколения»</w:t>
      </w:r>
    </w:p>
    <w:p w:rsidR="00974B4C" w:rsidRPr="006F1A1F" w:rsidRDefault="00974B4C" w:rsidP="00AF7D96">
      <w:pPr>
        <w:jc w:val="both"/>
        <w:rPr>
          <w:b/>
          <w:sz w:val="28"/>
          <w:szCs w:val="28"/>
        </w:rPr>
      </w:pPr>
    </w:p>
    <w:tbl>
      <w:tblPr>
        <w:tblW w:w="9960" w:type="dxa"/>
        <w:tblInd w:w="108" w:type="dxa"/>
        <w:tblLayout w:type="fixed"/>
        <w:tblLook w:val="01E0"/>
      </w:tblPr>
      <w:tblGrid>
        <w:gridCol w:w="1680"/>
        <w:gridCol w:w="8280"/>
      </w:tblGrid>
      <w:tr w:rsidR="00974B4C" w:rsidRPr="00D2398F" w:rsidTr="0070132E">
        <w:trPr>
          <w:trHeight w:val="539"/>
        </w:trPr>
        <w:tc>
          <w:tcPr>
            <w:tcW w:w="1680" w:type="dxa"/>
          </w:tcPr>
          <w:p w:rsidR="00974B4C" w:rsidRPr="00D2398F" w:rsidRDefault="00974B4C" w:rsidP="0070132E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>10.00-10.30</w:t>
            </w:r>
          </w:p>
        </w:tc>
        <w:tc>
          <w:tcPr>
            <w:tcW w:w="8280" w:type="dxa"/>
          </w:tcPr>
          <w:p w:rsidR="00974B4C" w:rsidRPr="00D2398F" w:rsidRDefault="00974B4C" w:rsidP="00D2398F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>Приветственное слово участникам</w:t>
            </w:r>
            <w:r>
              <w:rPr>
                <w:b/>
                <w:sz w:val="28"/>
                <w:szCs w:val="28"/>
              </w:rPr>
              <w:t xml:space="preserve">. </w:t>
            </w:r>
            <w:r w:rsidRPr="00D2398F">
              <w:rPr>
                <w:b/>
                <w:sz w:val="28"/>
                <w:szCs w:val="28"/>
              </w:rPr>
              <w:t>Демонстрация фильма «Республика КИТ» (презентация гимназии)</w:t>
            </w:r>
          </w:p>
          <w:p w:rsidR="00974B4C" w:rsidRDefault="00974B4C" w:rsidP="00D2398F">
            <w:pPr>
              <w:spacing w:line="340" w:lineRule="exact"/>
              <w:rPr>
                <w:i/>
                <w:sz w:val="28"/>
                <w:szCs w:val="28"/>
              </w:rPr>
            </w:pPr>
            <w:r w:rsidRPr="00D2398F">
              <w:rPr>
                <w:i/>
                <w:sz w:val="28"/>
                <w:szCs w:val="28"/>
              </w:rPr>
              <w:t>Ожгибесова Татьяна Федоровна, директор МАОУ «Гимназия №7» г. Перми</w:t>
            </w:r>
          </w:p>
          <w:p w:rsidR="00974B4C" w:rsidRPr="00D2398F" w:rsidRDefault="00974B4C" w:rsidP="00D2398F">
            <w:pPr>
              <w:spacing w:line="340" w:lineRule="exact"/>
              <w:rPr>
                <w:i/>
                <w:sz w:val="28"/>
                <w:szCs w:val="28"/>
              </w:rPr>
            </w:pPr>
          </w:p>
        </w:tc>
      </w:tr>
      <w:tr w:rsidR="00974B4C" w:rsidRPr="00D2398F" w:rsidTr="0070132E">
        <w:trPr>
          <w:trHeight w:val="539"/>
        </w:trPr>
        <w:tc>
          <w:tcPr>
            <w:tcW w:w="1680" w:type="dxa"/>
          </w:tcPr>
          <w:p w:rsidR="00974B4C" w:rsidRPr="00D2398F" w:rsidRDefault="00974B4C" w:rsidP="0070132E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>10.30-11.15</w:t>
            </w:r>
          </w:p>
        </w:tc>
        <w:tc>
          <w:tcPr>
            <w:tcW w:w="8280" w:type="dxa"/>
          </w:tcPr>
          <w:p w:rsidR="00974B4C" w:rsidRPr="008D1BED" w:rsidRDefault="00974B4C" w:rsidP="0070132E">
            <w:pPr>
              <w:spacing w:line="340" w:lineRule="exact"/>
              <w:rPr>
                <w:b/>
                <w:i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 xml:space="preserve">Презентация проекта ЦИО </w:t>
            </w:r>
            <w:r w:rsidRPr="008D1BED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М</w:t>
            </w:r>
            <w:r w:rsidRPr="008D1BED">
              <w:rPr>
                <w:b/>
                <w:sz w:val="28"/>
                <w:szCs w:val="28"/>
              </w:rPr>
              <w:t>одел</w:t>
            </w:r>
            <w:r>
              <w:rPr>
                <w:b/>
                <w:sz w:val="28"/>
                <w:szCs w:val="28"/>
              </w:rPr>
              <w:t>ь</w:t>
            </w:r>
            <w:r w:rsidRPr="008D1BED">
              <w:rPr>
                <w:b/>
                <w:sz w:val="28"/>
                <w:szCs w:val="28"/>
              </w:rPr>
              <w:t xml:space="preserve"> формирования духовно-нравственной личности в условиях реализации стандартов второго поколения»</w:t>
            </w:r>
          </w:p>
          <w:p w:rsidR="00974B4C" w:rsidRDefault="00974B4C" w:rsidP="00EA6235">
            <w:pPr>
              <w:spacing w:line="340" w:lineRule="exact"/>
              <w:rPr>
                <w:i/>
                <w:sz w:val="28"/>
                <w:szCs w:val="28"/>
              </w:rPr>
            </w:pPr>
            <w:r w:rsidRPr="00D2398F">
              <w:rPr>
                <w:i/>
                <w:sz w:val="28"/>
                <w:szCs w:val="28"/>
              </w:rPr>
              <w:t>Докладчик: Жужгова Наталья Валентиновна, заместитель директора по развитию МАОУ «Гимназия №7» г. Перми</w:t>
            </w:r>
          </w:p>
          <w:p w:rsidR="00974B4C" w:rsidRPr="00D2398F" w:rsidRDefault="00974B4C" w:rsidP="00EA6235">
            <w:pPr>
              <w:spacing w:line="340" w:lineRule="exact"/>
              <w:rPr>
                <w:b/>
                <w:sz w:val="28"/>
                <w:szCs w:val="28"/>
              </w:rPr>
            </w:pPr>
          </w:p>
        </w:tc>
      </w:tr>
      <w:tr w:rsidR="00974B4C" w:rsidRPr="00D2398F" w:rsidTr="0070132E">
        <w:trPr>
          <w:trHeight w:val="507"/>
        </w:trPr>
        <w:tc>
          <w:tcPr>
            <w:tcW w:w="1680" w:type="dxa"/>
          </w:tcPr>
          <w:p w:rsidR="00974B4C" w:rsidRPr="00D2398F" w:rsidRDefault="00974B4C" w:rsidP="006A0B70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>11.15-12.00</w:t>
            </w:r>
          </w:p>
          <w:p w:rsidR="00974B4C" w:rsidRPr="00D2398F" w:rsidRDefault="00974B4C" w:rsidP="006A0B70">
            <w:pPr>
              <w:tabs>
                <w:tab w:val="left" w:pos="1365"/>
              </w:tabs>
              <w:rPr>
                <w:sz w:val="28"/>
                <w:szCs w:val="28"/>
              </w:rPr>
            </w:pPr>
          </w:p>
          <w:p w:rsidR="00974B4C" w:rsidRPr="00D2398F" w:rsidRDefault="00974B4C" w:rsidP="006A0B70">
            <w:pPr>
              <w:tabs>
                <w:tab w:val="left" w:pos="136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280" w:type="dxa"/>
          </w:tcPr>
          <w:p w:rsidR="00974B4C" w:rsidRPr="00D2398F" w:rsidRDefault="00974B4C" w:rsidP="0070132E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 xml:space="preserve">Роль «Школы искусств» в духовно-нравственном воспитании детей </w:t>
            </w:r>
          </w:p>
          <w:p w:rsidR="00974B4C" w:rsidRDefault="00974B4C" w:rsidP="00D2398F">
            <w:pPr>
              <w:spacing w:line="340" w:lineRule="exact"/>
              <w:rPr>
                <w:i/>
                <w:sz w:val="28"/>
                <w:szCs w:val="28"/>
              </w:rPr>
            </w:pPr>
            <w:r w:rsidRPr="00D2398F">
              <w:rPr>
                <w:i/>
                <w:sz w:val="28"/>
                <w:szCs w:val="28"/>
              </w:rPr>
              <w:t>Докладчик: Гостева Анна Михайловна, учитель «Школы искусств»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D2398F">
              <w:rPr>
                <w:i/>
                <w:sz w:val="28"/>
                <w:szCs w:val="28"/>
              </w:rPr>
              <w:t>МАОУ «Гимназия №7» г. Перми</w:t>
            </w:r>
          </w:p>
          <w:p w:rsidR="00974B4C" w:rsidRPr="00D2398F" w:rsidRDefault="00974B4C" w:rsidP="00D2398F">
            <w:pPr>
              <w:spacing w:line="340" w:lineRule="exact"/>
              <w:rPr>
                <w:i/>
                <w:sz w:val="28"/>
                <w:szCs w:val="28"/>
              </w:rPr>
            </w:pPr>
          </w:p>
        </w:tc>
      </w:tr>
      <w:tr w:rsidR="00974B4C" w:rsidRPr="00D2398F" w:rsidTr="0070132E">
        <w:trPr>
          <w:trHeight w:val="507"/>
        </w:trPr>
        <w:tc>
          <w:tcPr>
            <w:tcW w:w="1680" w:type="dxa"/>
          </w:tcPr>
          <w:p w:rsidR="00974B4C" w:rsidRPr="00D2398F" w:rsidRDefault="00974B4C" w:rsidP="006A0B70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 xml:space="preserve">12.00-12.15      </w:t>
            </w:r>
          </w:p>
        </w:tc>
        <w:tc>
          <w:tcPr>
            <w:tcW w:w="8280" w:type="dxa"/>
          </w:tcPr>
          <w:p w:rsidR="00974B4C" w:rsidRDefault="00974B4C" w:rsidP="0070132E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>Кофе-брейк</w:t>
            </w:r>
          </w:p>
          <w:p w:rsidR="00974B4C" w:rsidRPr="00D2398F" w:rsidRDefault="00974B4C" w:rsidP="0070132E">
            <w:pPr>
              <w:spacing w:line="340" w:lineRule="exact"/>
              <w:rPr>
                <w:b/>
                <w:sz w:val="28"/>
                <w:szCs w:val="28"/>
              </w:rPr>
            </w:pPr>
          </w:p>
        </w:tc>
      </w:tr>
      <w:tr w:rsidR="00974B4C" w:rsidRPr="00D2398F" w:rsidTr="0070132E">
        <w:trPr>
          <w:trHeight w:val="507"/>
        </w:trPr>
        <w:tc>
          <w:tcPr>
            <w:tcW w:w="1680" w:type="dxa"/>
          </w:tcPr>
          <w:p w:rsidR="00974B4C" w:rsidRPr="00D2398F" w:rsidRDefault="00974B4C" w:rsidP="0070132E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>12.15-13.00</w:t>
            </w:r>
          </w:p>
        </w:tc>
        <w:tc>
          <w:tcPr>
            <w:tcW w:w="8280" w:type="dxa"/>
          </w:tcPr>
          <w:p w:rsidR="00974B4C" w:rsidRPr="00D2398F" w:rsidRDefault="00974B4C" w:rsidP="0070132E">
            <w:pPr>
              <w:spacing w:line="3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Круглый стол </w:t>
            </w:r>
            <w:r w:rsidRPr="00D2398F">
              <w:rPr>
                <w:b/>
                <w:sz w:val="28"/>
                <w:szCs w:val="28"/>
              </w:rPr>
              <w:t xml:space="preserve">«Проблема  духовно-нравственного воспитания в российском обществе» </w:t>
            </w:r>
          </w:p>
          <w:p w:rsidR="00974B4C" w:rsidRDefault="00974B4C" w:rsidP="0070132E">
            <w:pPr>
              <w:spacing w:line="340" w:lineRule="exact"/>
              <w:rPr>
                <w:i/>
                <w:sz w:val="28"/>
                <w:szCs w:val="28"/>
              </w:rPr>
            </w:pPr>
            <w:r w:rsidRPr="00D2398F">
              <w:rPr>
                <w:i/>
                <w:sz w:val="28"/>
                <w:szCs w:val="28"/>
              </w:rPr>
              <w:t>Ведущий: Жужгова Наталья Валентиновна, заместитель директора по развитию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D2398F">
              <w:rPr>
                <w:i/>
                <w:sz w:val="28"/>
                <w:szCs w:val="28"/>
              </w:rPr>
              <w:t>МАОУ «Гимназия №7» г. Перми</w:t>
            </w:r>
          </w:p>
          <w:p w:rsidR="00974B4C" w:rsidRPr="00D2398F" w:rsidRDefault="00974B4C" w:rsidP="0070132E">
            <w:pPr>
              <w:spacing w:line="340" w:lineRule="exact"/>
              <w:rPr>
                <w:i/>
                <w:sz w:val="28"/>
                <w:szCs w:val="28"/>
              </w:rPr>
            </w:pPr>
          </w:p>
        </w:tc>
      </w:tr>
      <w:tr w:rsidR="00974B4C" w:rsidRPr="00D2398F" w:rsidTr="0070132E">
        <w:trPr>
          <w:trHeight w:val="507"/>
        </w:trPr>
        <w:tc>
          <w:tcPr>
            <w:tcW w:w="1680" w:type="dxa"/>
          </w:tcPr>
          <w:p w:rsidR="00974B4C" w:rsidRPr="00D2398F" w:rsidRDefault="00974B4C" w:rsidP="0070132E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>13.00-13.45</w:t>
            </w:r>
          </w:p>
        </w:tc>
        <w:tc>
          <w:tcPr>
            <w:tcW w:w="8280" w:type="dxa"/>
          </w:tcPr>
          <w:p w:rsidR="00974B4C" w:rsidRPr="00D2398F" w:rsidRDefault="00974B4C" w:rsidP="006A0B70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 xml:space="preserve">Обмен мнениями. Ответы на вопросы  </w:t>
            </w:r>
          </w:p>
        </w:tc>
      </w:tr>
      <w:tr w:rsidR="00974B4C" w:rsidRPr="00D2398F" w:rsidTr="0070132E">
        <w:trPr>
          <w:trHeight w:val="507"/>
        </w:trPr>
        <w:tc>
          <w:tcPr>
            <w:tcW w:w="1680" w:type="dxa"/>
          </w:tcPr>
          <w:p w:rsidR="00974B4C" w:rsidRPr="00D2398F" w:rsidRDefault="00974B4C" w:rsidP="0070132E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>13.45-14.00</w:t>
            </w:r>
          </w:p>
        </w:tc>
        <w:tc>
          <w:tcPr>
            <w:tcW w:w="8280" w:type="dxa"/>
          </w:tcPr>
          <w:p w:rsidR="00974B4C" w:rsidRPr="00D2398F" w:rsidRDefault="00974B4C" w:rsidP="0070132E">
            <w:pPr>
              <w:spacing w:line="340" w:lineRule="exact"/>
              <w:rPr>
                <w:b/>
                <w:sz w:val="28"/>
                <w:szCs w:val="28"/>
              </w:rPr>
            </w:pPr>
            <w:r w:rsidRPr="00D2398F">
              <w:rPr>
                <w:b/>
                <w:sz w:val="28"/>
                <w:szCs w:val="28"/>
              </w:rPr>
              <w:t xml:space="preserve">Подведение итогов </w:t>
            </w:r>
          </w:p>
        </w:tc>
      </w:tr>
    </w:tbl>
    <w:p w:rsidR="00974B4C" w:rsidRPr="00612156" w:rsidRDefault="00974B4C" w:rsidP="00AF7D96">
      <w:pPr>
        <w:jc w:val="both"/>
        <w:rPr>
          <w:sz w:val="28"/>
          <w:szCs w:val="28"/>
        </w:rPr>
      </w:pPr>
    </w:p>
    <w:p w:rsidR="00974B4C" w:rsidRPr="00612156" w:rsidRDefault="00974B4C" w:rsidP="00AF7D96">
      <w:pPr>
        <w:ind w:firstLine="600"/>
        <w:jc w:val="both"/>
        <w:rPr>
          <w:sz w:val="28"/>
          <w:szCs w:val="28"/>
        </w:rPr>
      </w:pPr>
    </w:p>
    <w:p w:rsidR="00974B4C" w:rsidRDefault="00974B4C"/>
    <w:p w:rsidR="00974B4C" w:rsidRDefault="00974B4C"/>
    <w:p w:rsidR="00974B4C" w:rsidRDefault="00974B4C"/>
    <w:p w:rsidR="00974B4C" w:rsidRDefault="00974B4C"/>
    <w:p w:rsidR="00974B4C" w:rsidRDefault="00974B4C" w:rsidP="008D1BED">
      <w:pPr>
        <w:jc w:val="center"/>
        <w:rPr>
          <w:b/>
          <w:sz w:val="28"/>
          <w:szCs w:val="28"/>
        </w:rPr>
      </w:pPr>
      <w:r w:rsidRPr="008D5683">
        <w:rPr>
          <w:b/>
          <w:sz w:val="28"/>
          <w:szCs w:val="28"/>
        </w:rPr>
        <w:t xml:space="preserve">Заявка </w:t>
      </w:r>
      <w:r>
        <w:rPr>
          <w:b/>
          <w:sz w:val="28"/>
          <w:szCs w:val="28"/>
        </w:rPr>
        <w:t xml:space="preserve">на участие в Дне ЦИО </w:t>
      </w:r>
    </w:p>
    <w:p w:rsidR="00974B4C" w:rsidRPr="00E41684" w:rsidRDefault="00974B4C" w:rsidP="008D1BED">
      <w:pPr>
        <w:jc w:val="center"/>
        <w:rPr>
          <w:b/>
          <w:sz w:val="28"/>
          <w:szCs w:val="28"/>
        </w:rPr>
      </w:pPr>
      <w:r w:rsidRPr="00E41684">
        <w:rPr>
          <w:b/>
          <w:sz w:val="28"/>
          <w:szCs w:val="28"/>
        </w:rPr>
        <w:t xml:space="preserve">МАОУ «Гимназия № </w:t>
      </w:r>
      <w:r>
        <w:rPr>
          <w:b/>
          <w:sz w:val="28"/>
          <w:szCs w:val="28"/>
        </w:rPr>
        <w:t>7</w:t>
      </w:r>
      <w:r w:rsidRPr="00E41684">
        <w:rPr>
          <w:b/>
          <w:sz w:val="28"/>
          <w:szCs w:val="28"/>
        </w:rPr>
        <w:t>» г.Перми</w:t>
      </w:r>
    </w:p>
    <w:p w:rsidR="00974B4C" w:rsidRDefault="00974B4C" w:rsidP="008D1BED">
      <w:pPr>
        <w:jc w:val="center"/>
        <w:rPr>
          <w:b/>
          <w:sz w:val="28"/>
          <w:szCs w:val="28"/>
        </w:rPr>
      </w:pPr>
    </w:p>
    <w:p w:rsidR="00974B4C" w:rsidRPr="008D1BED" w:rsidRDefault="00974B4C" w:rsidP="008D1BED">
      <w:pPr>
        <w:spacing w:line="340" w:lineRule="exact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8D1BE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</w:t>
      </w:r>
      <w:r w:rsidRPr="008D1BED">
        <w:rPr>
          <w:b/>
          <w:sz w:val="28"/>
          <w:szCs w:val="28"/>
        </w:rPr>
        <w:t>одел</w:t>
      </w:r>
      <w:r>
        <w:rPr>
          <w:b/>
          <w:sz w:val="28"/>
          <w:szCs w:val="28"/>
        </w:rPr>
        <w:t>ь</w:t>
      </w:r>
      <w:r w:rsidRPr="008D1BED">
        <w:rPr>
          <w:b/>
          <w:sz w:val="28"/>
          <w:szCs w:val="28"/>
        </w:rPr>
        <w:t xml:space="preserve"> формирования духовно-нравственной личности в условиях реализации стандартов второго поколения»</w:t>
      </w:r>
    </w:p>
    <w:p w:rsidR="00974B4C" w:rsidRDefault="00974B4C" w:rsidP="008D1BED">
      <w:pPr>
        <w:jc w:val="center"/>
        <w:rPr>
          <w:b/>
          <w:sz w:val="28"/>
          <w:szCs w:val="28"/>
        </w:rPr>
      </w:pPr>
    </w:p>
    <w:p w:rsidR="00974B4C" w:rsidRDefault="00974B4C" w:rsidP="008D1B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6048"/>
      </w:tblGrid>
      <w:tr w:rsidR="00974B4C" w:rsidRPr="00873465" w:rsidTr="008D1BED">
        <w:tc>
          <w:tcPr>
            <w:tcW w:w="3960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>Фамилия, Имя, Отчество (по</w:t>
            </w:r>
            <w:r w:rsidRPr="00873465">
              <w:rPr>
                <w:sz w:val="28"/>
                <w:szCs w:val="28"/>
              </w:rPr>
              <w:t>л</w:t>
            </w:r>
            <w:r w:rsidRPr="00873465">
              <w:rPr>
                <w:sz w:val="28"/>
                <w:szCs w:val="28"/>
              </w:rPr>
              <w:t xml:space="preserve">ностью) </w:t>
            </w:r>
          </w:p>
        </w:tc>
        <w:tc>
          <w:tcPr>
            <w:tcW w:w="6048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</w:p>
        </w:tc>
      </w:tr>
      <w:tr w:rsidR="00974B4C" w:rsidRPr="00873465" w:rsidTr="008D1BED">
        <w:tc>
          <w:tcPr>
            <w:tcW w:w="3960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 xml:space="preserve">Территория </w:t>
            </w:r>
          </w:p>
        </w:tc>
        <w:tc>
          <w:tcPr>
            <w:tcW w:w="6048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</w:p>
        </w:tc>
      </w:tr>
      <w:tr w:rsidR="00974B4C" w:rsidRPr="00873465" w:rsidTr="008D1BED">
        <w:tc>
          <w:tcPr>
            <w:tcW w:w="3960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>Наименование образовател</w:t>
            </w:r>
            <w:r w:rsidRPr="00873465">
              <w:rPr>
                <w:sz w:val="28"/>
                <w:szCs w:val="28"/>
              </w:rPr>
              <w:t>ь</w:t>
            </w:r>
            <w:r w:rsidRPr="00873465">
              <w:rPr>
                <w:sz w:val="28"/>
                <w:szCs w:val="28"/>
              </w:rPr>
              <w:t>ного учреждения</w:t>
            </w:r>
          </w:p>
        </w:tc>
        <w:tc>
          <w:tcPr>
            <w:tcW w:w="6048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</w:p>
        </w:tc>
      </w:tr>
      <w:tr w:rsidR="00974B4C" w:rsidRPr="00873465" w:rsidTr="008D1BED">
        <w:tc>
          <w:tcPr>
            <w:tcW w:w="3960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>Адрес образовательного учр</w:t>
            </w:r>
            <w:r w:rsidRPr="00873465">
              <w:rPr>
                <w:sz w:val="28"/>
                <w:szCs w:val="28"/>
              </w:rPr>
              <w:t>е</w:t>
            </w:r>
            <w:r w:rsidRPr="00873465">
              <w:rPr>
                <w:sz w:val="28"/>
                <w:szCs w:val="28"/>
              </w:rPr>
              <w:t xml:space="preserve">ждения </w:t>
            </w:r>
          </w:p>
        </w:tc>
        <w:tc>
          <w:tcPr>
            <w:tcW w:w="6048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</w:p>
        </w:tc>
      </w:tr>
      <w:tr w:rsidR="00974B4C" w:rsidRPr="00873465" w:rsidTr="008D1BED">
        <w:tc>
          <w:tcPr>
            <w:tcW w:w="3960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>Должность</w:t>
            </w:r>
          </w:p>
        </w:tc>
        <w:tc>
          <w:tcPr>
            <w:tcW w:w="6048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</w:p>
        </w:tc>
      </w:tr>
      <w:tr w:rsidR="00974B4C" w:rsidRPr="00873465" w:rsidTr="008D1BED">
        <w:tc>
          <w:tcPr>
            <w:tcW w:w="3960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 xml:space="preserve">Контактный телефон (сотовый, рабочий, домашний) </w:t>
            </w:r>
          </w:p>
        </w:tc>
        <w:tc>
          <w:tcPr>
            <w:tcW w:w="6048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</w:p>
        </w:tc>
      </w:tr>
      <w:tr w:rsidR="00974B4C" w:rsidRPr="00873465" w:rsidTr="008D1BED">
        <w:tc>
          <w:tcPr>
            <w:tcW w:w="3960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  <w:r w:rsidRPr="00873465">
              <w:rPr>
                <w:sz w:val="28"/>
                <w:szCs w:val="28"/>
              </w:rPr>
              <w:t xml:space="preserve">Адрес электронной почты  </w:t>
            </w:r>
          </w:p>
        </w:tc>
        <w:tc>
          <w:tcPr>
            <w:tcW w:w="6048" w:type="dxa"/>
          </w:tcPr>
          <w:p w:rsidR="00974B4C" w:rsidRPr="00873465" w:rsidRDefault="00974B4C" w:rsidP="00C610CD">
            <w:pPr>
              <w:rPr>
                <w:sz w:val="28"/>
                <w:szCs w:val="28"/>
              </w:rPr>
            </w:pPr>
          </w:p>
        </w:tc>
      </w:tr>
    </w:tbl>
    <w:p w:rsidR="00974B4C" w:rsidRPr="008D5683" w:rsidRDefault="00974B4C" w:rsidP="008D1BED">
      <w:pPr>
        <w:rPr>
          <w:sz w:val="28"/>
          <w:szCs w:val="28"/>
        </w:rPr>
      </w:pPr>
    </w:p>
    <w:p w:rsidR="00974B4C" w:rsidRDefault="00974B4C" w:rsidP="008D1BED"/>
    <w:p w:rsidR="00974B4C" w:rsidRPr="00262AA9" w:rsidRDefault="00974B4C" w:rsidP="008D1BED">
      <w:pPr>
        <w:ind w:firstLine="567"/>
        <w:jc w:val="both"/>
        <w:rPr>
          <w:color w:val="5E6061"/>
          <w:sz w:val="28"/>
          <w:szCs w:val="28"/>
          <w:shd w:val="clear" w:color="auto" w:fill="FFFFFF"/>
        </w:rPr>
      </w:pPr>
      <w:r w:rsidRPr="00D86B01">
        <w:rPr>
          <w:sz w:val="28"/>
          <w:szCs w:val="28"/>
        </w:rPr>
        <w:t>Заявки на участие направлять не позднее 24 августа 2012 года по адресу эле</w:t>
      </w:r>
      <w:r w:rsidRPr="00D86B01">
        <w:rPr>
          <w:sz w:val="28"/>
          <w:szCs w:val="28"/>
        </w:rPr>
        <w:t>к</w:t>
      </w:r>
      <w:r w:rsidRPr="00D86B01">
        <w:rPr>
          <w:sz w:val="28"/>
          <w:szCs w:val="28"/>
        </w:rPr>
        <w:t xml:space="preserve">тронной почты </w:t>
      </w:r>
      <w:hyperlink r:id="rId4" w:history="1">
        <w:r w:rsidRPr="00590FAB">
          <w:rPr>
            <w:rStyle w:val="Hyperlink"/>
            <w:sz w:val="28"/>
            <w:szCs w:val="28"/>
            <w:lang w:val="en-US"/>
          </w:rPr>
          <w:t>zhuzhgova</w:t>
        </w:r>
        <w:r w:rsidRPr="00262AA9">
          <w:rPr>
            <w:rStyle w:val="Hyperlink"/>
            <w:sz w:val="28"/>
            <w:szCs w:val="28"/>
          </w:rPr>
          <w:t>.</w:t>
        </w:r>
        <w:r w:rsidRPr="00590FAB">
          <w:rPr>
            <w:rStyle w:val="Hyperlink"/>
            <w:sz w:val="28"/>
            <w:szCs w:val="28"/>
            <w:lang w:val="en-US"/>
          </w:rPr>
          <w:t>n</w:t>
        </w:r>
        <w:r w:rsidRPr="00262AA9">
          <w:rPr>
            <w:rStyle w:val="Hyperlink"/>
            <w:sz w:val="28"/>
            <w:szCs w:val="28"/>
          </w:rPr>
          <w:t>@</w:t>
        </w:r>
        <w:r w:rsidRPr="00590FAB">
          <w:rPr>
            <w:rStyle w:val="Hyperlink"/>
            <w:sz w:val="28"/>
            <w:szCs w:val="28"/>
            <w:lang w:val="en-US"/>
          </w:rPr>
          <w:t>yandex</w:t>
        </w:r>
        <w:r w:rsidRPr="00262AA9">
          <w:rPr>
            <w:rStyle w:val="Hyperlink"/>
            <w:sz w:val="28"/>
            <w:szCs w:val="28"/>
          </w:rPr>
          <w:t>.</w:t>
        </w:r>
        <w:r w:rsidRPr="00590FAB">
          <w:rPr>
            <w:rStyle w:val="Hyperlink"/>
            <w:sz w:val="28"/>
            <w:szCs w:val="28"/>
            <w:lang w:val="en-US"/>
          </w:rPr>
          <w:t>ru</w:t>
        </w:r>
      </w:hyperlink>
      <w:r w:rsidRPr="00262AA9">
        <w:rPr>
          <w:sz w:val="28"/>
          <w:szCs w:val="28"/>
        </w:rPr>
        <w:t xml:space="preserve"> </w:t>
      </w:r>
    </w:p>
    <w:p w:rsidR="00974B4C" w:rsidRPr="008D1BED" w:rsidRDefault="00974B4C" w:rsidP="008D1B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Контактное лицо</w:t>
      </w:r>
      <w:r w:rsidRPr="008D1BED">
        <w:rPr>
          <w:sz w:val="28"/>
          <w:szCs w:val="28"/>
        </w:rPr>
        <w:t>: Жужгова Наталья Валентиновна, заместитель директора по развитию МАОУ «Гимназия №7» г. Перми</w:t>
      </w:r>
      <w:r>
        <w:rPr>
          <w:sz w:val="28"/>
          <w:szCs w:val="28"/>
        </w:rPr>
        <w:t>, тел. 8 (</w:t>
      </w:r>
      <w:r w:rsidRPr="00D86B01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D86B01">
        <w:rPr>
          <w:sz w:val="28"/>
          <w:szCs w:val="28"/>
        </w:rPr>
        <w:t xml:space="preserve">2) 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67-09-86</w:t>
      </w:r>
      <w:r>
        <w:rPr>
          <w:sz w:val="28"/>
          <w:szCs w:val="28"/>
        </w:rPr>
        <w:t>.</w:t>
      </w:r>
    </w:p>
    <w:p w:rsidR="00974B4C" w:rsidRDefault="00974B4C"/>
    <w:sectPr w:rsidR="00974B4C" w:rsidSect="008643C7">
      <w:pgSz w:w="11906" w:h="16838" w:code="9"/>
      <w:pgMar w:top="1134" w:right="746" w:bottom="1134" w:left="1200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D96"/>
    <w:rsid w:val="001853BF"/>
    <w:rsid w:val="00262AA9"/>
    <w:rsid w:val="00590FAB"/>
    <w:rsid w:val="00612156"/>
    <w:rsid w:val="006A0B70"/>
    <w:rsid w:val="006F1A1F"/>
    <w:rsid w:val="0070132E"/>
    <w:rsid w:val="007465C0"/>
    <w:rsid w:val="008643C7"/>
    <w:rsid w:val="00873465"/>
    <w:rsid w:val="008D1BED"/>
    <w:rsid w:val="008D28FF"/>
    <w:rsid w:val="008D5683"/>
    <w:rsid w:val="008E1788"/>
    <w:rsid w:val="00974B4C"/>
    <w:rsid w:val="00A92130"/>
    <w:rsid w:val="00AF7D96"/>
    <w:rsid w:val="00BB7909"/>
    <w:rsid w:val="00C00620"/>
    <w:rsid w:val="00C610CD"/>
    <w:rsid w:val="00D2398F"/>
    <w:rsid w:val="00D86B01"/>
    <w:rsid w:val="00DD52BA"/>
    <w:rsid w:val="00E131C4"/>
    <w:rsid w:val="00E41684"/>
    <w:rsid w:val="00E96D33"/>
    <w:rsid w:val="00EA6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D9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F7D9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D1B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huzhgova.n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287</Words>
  <Characters>1641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kassina</cp:lastModifiedBy>
  <cp:revision>7</cp:revision>
  <dcterms:created xsi:type="dcterms:W3CDTF">2012-08-13T17:40:00Z</dcterms:created>
  <dcterms:modified xsi:type="dcterms:W3CDTF">2012-08-14T05:26:00Z</dcterms:modified>
</cp:coreProperties>
</file>